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CD9" w:rsidRDefault="00CB1CD9" w:rsidP="008A2A67">
      <w:pPr>
        <w:spacing w:after="0" w:line="240" w:lineRule="auto"/>
        <w:ind w:left="567" w:right="-59" w:firstLine="5103"/>
        <w:jc w:val="center"/>
        <w:rPr>
          <w:rFonts w:ascii="Times New Roman" w:hAnsi="Times New Roman"/>
          <w:b/>
          <w:sz w:val="24"/>
          <w:szCs w:val="24"/>
        </w:rPr>
      </w:pPr>
    </w:p>
    <w:p w:rsidR="00CB1CD9" w:rsidRDefault="00CB1CD9" w:rsidP="00BE41D1">
      <w:pPr>
        <w:spacing w:after="0" w:line="240" w:lineRule="auto"/>
        <w:ind w:left="851" w:right="-59" w:firstLine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CB1CD9" w:rsidRDefault="00CB1CD9" w:rsidP="00BE41D1">
      <w:pPr>
        <w:spacing w:after="0" w:line="240" w:lineRule="auto"/>
        <w:ind w:left="851" w:right="-5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CB1CD9" w:rsidRPr="00BE41D1" w:rsidRDefault="00CB1CD9" w:rsidP="00BE41D1">
      <w:pPr>
        <w:spacing w:after="0" w:line="240" w:lineRule="auto"/>
        <w:ind w:left="567" w:right="-59" w:firstLine="5103"/>
        <w:jc w:val="right"/>
        <w:rPr>
          <w:rFonts w:ascii="Times New Roman" w:hAnsi="Times New Roman"/>
          <w:sz w:val="24"/>
          <w:szCs w:val="24"/>
        </w:rPr>
      </w:pPr>
      <w:r w:rsidRPr="00BE41D1">
        <w:rPr>
          <w:rFonts w:ascii="Times New Roman" w:hAnsi="Times New Roman"/>
          <w:bCs/>
          <w:sz w:val="24"/>
          <w:szCs w:val="24"/>
        </w:rPr>
        <w:t>от 26 ноября 2013 года № 400</w:t>
      </w:r>
    </w:p>
    <w:p w:rsidR="00CB1CD9" w:rsidRDefault="00CB1CD9" w:rsidP="008A2A67">
      <w:pPr>
        <w:spacing w:after="0" w:line="240" w:lineRule="auto"/>
        <w:ind w:left="851" w:firstLine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CB1CD9" w:rsidRDefault="00CB1CD9" w:rsidP="007C5C38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CB1CD9" w:rsidRPr="00F17399" w:rsidRDefault="00CB1CD9" w:rsidP="002D42E4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НОРМАТИВЫ</w:t>
      </w:r>
    </w:p>
    <w:p w:rsidR="00CB1CD9" w:rsidRDefault="00CB1CD9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распределения доходов между б</w:t>
      </w:r>
      <w:r w:rsidRPr="00F17399">
        <w:rPr>
          <w:rFonts w:ascii="Times New Roman" w:hAnsi="Times New Roman"/>
          <w:b/>
          <w:sz w:val="24"/>
          <w:szCs w:val="24"/>
        </w:rPr>
        <w:t>юджетом Белоярского района</w:t>
      </w:r>
    </w:p>
    <w:p w:rsidR="00CB1CD9" w:rsidRDefault="00CB1CD9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бюджетами поселений Белоярского района на 2014</w:t>
      </w:r>
      <w:r w:rsidRPr="00F17399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B1CD9" w:rsidRPr="00F17399" w:rsidRDefault="00CB1CD9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плановый период 2015 и 2016</w:t>
      </w:r>
      <w:r w:rsidRPr="00F17399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CB1CD9" w:rsidRDefault="00CB1CD9" w:rsidP="002D42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1CD9" w:rsidRDefault="00CB1CD9" w:rsidP="00DB35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5"/>
        <w:gridCol w:w="2770"/>
        <w:gridCol w:w="1952"/>
        <w:gridCol w:w="1523"/>
      </w:tblGrid>
      <w:tr w:rsidR="00CB1CD9" w:rsidRPr="00E94857" w:rsidTr="002D42E4">
        <w:trPr>
          <w:trHeight w:val="517"/>
          <w:tblHeader/>
        </w:trPr>
        <w:tc>
          <w:tcPr>
            <w:tcW w:w="1739" w:type="pct"/>
            <w:vMerge w:val="restart"/>
            <w:vAlign w:val="center"/>
          </w:tcPr>
          <w:p w:rsidR="00CB1CD9" w:rsidRPr="005164CD" w:rsidRDefault="00CB1CD9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9" w:type="pct"/>
            <w:vMerge w:val="restart"/>
            <w:vAlign w:val="center"/>
          </w:tcPr>
          <w:p w:rsidR="00CB1CD9" w:rsidRPr="005164CD" w:rsidRDefault="00CB1CD9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015" w:type="pct"/>
            <w:vMerge w:val="restart"/>
            <w:vAlign w:val="center"/>
          </w:tcPr>
          <w:p w:rsidR="00CB1CD9" w:rsidRPr="005164CD" w:rsidRDefault="00CB1CD9" w:rsidP="005164CD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797" w:type="pct"/>
            <w:vMerge w:val="restart"/>
            <w:vAlign w:val="center"/>
          </w:tcPr>
          <w:p w:rsidR="00CB1CD9" w:rsidRPr="005164CD" w:rsidRDefault="00CB1CD9" w:rsidP="00516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4CD">
              <w:rPr>
                <w:rFonts w:ascii="Times New Roman" w:hAnsi="Times New Roman"/>
                <w:b/>
                <w:sz w:val="24"/>
                <w:szCs w:val="24"/>
              </w:rPr>
              <w:t>Бюджет поселения</w:t>
            </w:r>
          </w:p>
        </w:tc>
      </w:tr>
      <w:tr w:rsidR="00CB1CD9" w:rsidRPr="00E94857" w:rsidTr="002D42E4">
        <w:trPr>
          <w:trHeight w:val="517"/>
          <w:tblHeader/>
        </w:trPr>
        <w:tc>
          <w:tcPr>
            <w:tcW w:w="1739" w:type="pct"/>
            <w:vMerge/>
            <w:vAlign w:val="center"/>
          </w:tcPr>
          <w:p w:rsidR="00CB1CD9" w:rsidRPr="00E94857" w:rsidRDefault="00CB1CD9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pct"/>
            <w:vMerge/>
          </w:tcPr>
          <w:p w:rsidR="00CB1CD9" w:rsidRPr="00E94857" w:rsidRDefault="00CB1CD9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pct"/>
            <w:vMerge/>
            <w:vAlign w:val="center"/>
          </w:tcPr>
          <w:p w:rsidR="00CB1CD9" w:rsidRPr="00E94857" w:rsidRDefault="00CB1CD9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CB1CD9" w:rsidRPr="00E94857" w:rsidRDefault="00CB1CD9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rPr>
          <w:trHeight w:val="343"/>
          <w:tblHeader/>
        </w:trPr>
        <w:tc>
          <w:tcPr>
            <w:tcW w:w="1739" w:type="pct"/>
            <w:vAlign w:val="center"/>
          </w:tcPr>
          <w:p w:rsidR="00CB1CD9" w:rsidRPr="0015559A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9" w:type="pct"/>
            <w:vAlign w:val="center"/>
          </w:tcPr>
          <w:p w:rsidR="00CB1CD9" w:rsidRPr="0015559A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7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B1CD9" w:rsidRPr="00E94857" w:rsidTr="002D42E4">
        <w:trPr>
          <w:trHeight w:val="1234"/>
        </w:trPr>
        <w:tc>
          <w:tcPr>
            <w:tcW w:w="1739" w:type="pct"/>
          </w:tcPr>
          <w:p w:rsidR="00CB1CD9" w:rsidRPr="0015559A" w:rsidRDefault="00CB1CD9" w:rsidP="00D001B2">
            <w:pPr>
              <w:rPr>
                <w:rFonts w:ascii="Times New Roman" w:hAnsi="Times New Roman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49" w:type="pct"/>
            <w:vAlign w:val="center"/>
          </w:tcPr>
          <w:p w:rsidR="00CB1CD9" w:rsidRPr="0015559A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15559A" w:rsidRDefault="00CB1CD9" w:rsidP="00EE5FF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от размещения временно свободных средств бюджетов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CB1CD9" w:rsidRPr="0015559A" w:rsidRDefault="00CB1CD9" w:rsidP="002D42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1 11 02033 10</w:t>
            </w:r>
            <w:r w:rsidRPr="00155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015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1CD9" w:rsidRPr="00E94857" w:rsidTr="002D42E4">
        <w:trPr>
          <w:trHeight w:val="3082"/>
        </w:trPr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1 11 05013 10 0000 120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B273FD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(за исключением земельных участков муниципальных бюджетных и автономных учреждений)</w:t>
            </w:r>
          </w:p>
        </w:tc>
        <w:tc>
          <w:tcPr>
            <w:tcW w:w="1449" w:type="pct"/>
            <w:vAlign w:val="center"/>
          </w:tcPr>
          <w:p w:rsidR="00CB1CD9" w:rsidRPr="00B273FD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3FD">
              <w:rPr>
                <w:rFonts w:ascii="Times New Roman" w:hAnsi="Times New Roman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1 13 01995 05 0000 130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1 13 01995 10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1 13 02065 05 0000 130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1 13 02065 10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1 13 02995 05 0000 130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1 13 02995 10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1 14 06013 10 0000 430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Платежи, взимаемые органами управления (организациями) муниципальных районов за выполнение определенных функций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1 15 02050 05 0000 140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управления (организациями)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за выполнение определенных функций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1 15 02050 10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2D42E4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иных 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>страховых случаев, когда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>ыгодоприобретателями выступают получатели средств бюджетов муниципальных районов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1 16 23052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иных 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>страховых случаев, когда выгодоприобретателями выступают получатели средств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49" w:type="pct"/>
            <w:vAlign w:val="center"/>
          </w:tcPr>
          <w:p w:rsidR="00CB1CD9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1 16 23052 10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1 17 01050 05 0000 180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1 17 01050 10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1015" w:type="pct"/>
            <w:vAlign w:val="center"/>
          </w:tcPr>
          <w:p w:rsidR="00CB1CD9" w:rsidRDefault="00CB1CD9" w:rsidP="002D42E4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1 17 05050 05 0000 180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CD9" w:rsidRPr="00E94857" w:rsidTr="002D42E4">
        <w:tc>
          <w:tcPr>
            <w:tcW w:w="1739" w:type="pct"/>
          </w:tcPr>
          <w:p w:rsidR="00CB1CD9" w:rsidRPr="00E94857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E94857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49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1 17 05050 10</w:t>
            </w:r>
            <w:r w:rsidRPr="00E94857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1015" w:type="pct"/>
            <w:vAlign w:val="center"/>
          </w:tcPr>
          <w:p w:rsidR="00CB1CD9" w:rsidRDefault="00CB1CD9" w:rsidP="002D42E4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1CD9" w:rsidRPr="00E94857" w:rsidTr="002D42E4">
        <w:tc>
          <w:tcPr>
            <w:tcW w:w="1739" w:type="pct"/>
          </w:tcPr>
          <w:p w:rsidR="00CB1CD9" w:rsidRPr="002954EC" w:rsidRDefault="00CB1CD9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Целевые отчисления от лотерей муниципальных районов</w:t>
            </w:r>
          </w:p>
        </w:tc>
        <w:tc>
          <w:tcPr>
            <w:tcW w:w="1449" w:type="pct"/>
            <w:vAlign w:val="center"/>
          </w:tcPr>
          <w:p w:rsidR="00CB1CD9" w:rsidRPr="002954EC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4EC">
              <w:rPr>
                <w:rFonts w:ascii="Times New Roman" w:hAnsi="Times New Roman"/>
                <w:color w:val="000000"/>
                <w:sz w:val="24"/>
                <w:szCs w:val="24"/>
              </w:rPr>
              <w:t>1 17 12050 05 0000 180</w:t>
            </w:r>
          </w:p>
        </w:tc>
        <w:tc>
          <w:tcPr>
            <w:tcW w:w="1015" w:type="pct"/>
            <w:vAlign w:val="center"/>
          </w:tcPr>
          <w:p w:rsidR="00CB1CD9" w:rsidRPr="00E94857" w:rsidRDefault="00CB1CD9" w:rsidP="002D42E4">
            <w:pPr>
              <w:ind w:right="-6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7" w:type="pct"/>
            <w:vAlign w:val="center"/>
          </w:tcPr>
          <w:p w:rsidR="00CB1CD9" w:rsidRPr="00E94857" w:rsidRDefault="00CB1CD9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1CD9" w:rsidRDefault="00CB1CD9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B1CD9" w:rsidRDefault="00CB1CD9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B1CD9" w:rsidRPr="008A2A67" w:rsidRDefault="00CB1CD9" w:rsidP="008A2A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sectPr w:rsidR="00CB1CD9" w:rsidRPr="008A2A67" w:rsidSect="002D42E4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851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CD9" w:rsidRDefault="00CB1CD9" w:rsidP="00287AB5">
      <w:pPr>
        <w:spacing w:after="0" w:line="240" w:lineRule="auto"/>
      </w:pPr>
      <w:r>
        <w:separator/>
      </w:r>
    </w:p>
  </w:endnote>
  <w:endnote w:type="continuationSeparator" w:id="1">
    <w:p w:rsidR="00CB1CD9" w:rsidRDefault="00CB1CD9" w:rsidP="0028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CD9" w:rsidRDefault="00CB1CD9">
    <w:pPr>
      <w:pStyle w:val="Footer"/>
      <w:jc w:val="right"/>
    </w:pPr>
  </w:p>
  <w:p w:rsidR="00CB1CD9" w:rsidRDefault="00CB1C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CD9" w:rsidRDefault="00CB1CD9" w:rsidP="00287AB5">
      <w:pPr>
        <w:spacing w:after="0" w:line="240" w:lineRule="auto"/>
      </w:pPr>
      <w:r>
        <w:separator/>
      </w:r>
    </w:p>
  </w:footnote>
  <w:footnote w:type="continuationSeparator" w:id="1">
    <w:p w:rsidR="00CB1CD9" w:rsidRDefault="00CB1CD9" w:rsidP="00287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CD9" w:rsidRDefault="00CB1CD9" w:rsidP="002627F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1CD9" w:rsidRDefault="00CB1CD9" w:rsidP="002627F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CD9" w:rsidRDefault="00CB1CD9">
    <w:pPr>
      <w:pStyle w:val="Header"/>
      <w:jc w:val="center"/>
    </w:pPr>
    <w:fldSimple w:instr=" PAGE   \* MERGEFORMAT ">
      <w:r>
        <w:rPr>
          <w:noProof/>
        </w:rPr>
        <w:t>4</w:t>
      </w:r>
    </w:fldSimple>
  </w:p>
  <w:p w:rsidR="00CB1CD9" w:rsidRDefault="00CB1CD9" w:rsidP="002627F0">
    <w:pPr>
      <w:pStyle w:val="Header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CD9" w:rsidRDefault="00CB1CD9">
    <w:pPr>
      <w:pStyle w:val="Header"/>
      <w:jc w:val="right"/>
    </w:pPr>
  </w:p>
  <w:p w:rsidR="00CB1CD9" w:rsidRDefault="00CB1C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061BD"/>
    <w:multiLevelType w:val="hybridMultilevel"/>
    <w:tmpl w:val="9020B634"/>
    <w:lvl w:ilvl="0" w:tplc="0419000F">
      <w:start w:val="1"/>
      <w:numFmt w:val="decimal"/>
      <w:lvlText w:val="%1."/>
      <w:lvlJc w:val="left"/>
      <w:pPr>
        <w:ind w:left="63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1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A43"/>
    <w:rsid w:val="00034132"/>
    <w:rsid w:val="00047087"/>
    <w:rsid w:val="00067774"/>
    <w:rsid w:val="0006781D"/>
    <w:rsid w:val="00081AC4"/>
    <w:rsid w:val="00092815"/>
    <w:rsid w:val="000C4D86"/>
    <w:rsid w:val="000E00A9"/>
    <w:rsid w:val="000F421F"/>
    <w:rsid w:val="00110AE0"/>
    <w:rsid w:val="00115062"/>
    <w:rsid w:val="001161D6"/>
    <w:rsid w:val="0012617A"/>
    <w:rsid w:val="0013001C"/>
    <w:rsid w:val="001327AB"/>
    <w:rsid w:val="001422E2"/>
    <w:rsid w:val="0015559A"/>
    <w:rsid w:val="00164675"/>
    <w:rsid w:val="00194438"/>
    <w:rsid w:val="001B0B30"/>
    <w:rsid w:val="001B7595"/>
    <w:rsid w:val="001C215C"/>
    <w:rsid w:val="001D04BB"/>
    <w:rsid w:val="00242FCD"/>
    <w:rsid w:val="00256697"/>
    <w:rsid w:val="002627F0"/>
    <w:rsid w:val="00287AB5"/>
    <w:rsid w:val="002939EA"/>
    <w:rsid w:val="002954EC"/>
    <w:rsid w:val="002A162E"/>
    <w:rsid w:val="002C1D92"/>
    <w:rsid w:val="002C7797"/>
    <w:rsid w:val="002D42E4"/>
    <w:rsid w:val="002E0AB2"/>
    <w:rsid w:val="002F19CF"/>
    <w:rsid w:val="00323378"/>
    <w:rsid w:val="00323D2F"/>
    <w:rsid w:val="003322A2"/>
    <w:rsid w:val="00353FC5"/>
    <w:rsid w:val="00357469"/>
    <w:rsid w:val="00370259"/>
    <w:rsid w:val="00383025"/>
    <w:rsid w:val="0039355C"/>
    <w:rsid w:val="003A6949"/>
    <w:rsid w:val="003B6208"/>
    <w:rsid w:val="003B7D01"/>
    <w:rsid w:val="003C45C7"/>
    <w:rsid w:val="003D2D4E"/>
    <w:rsid w:val="003D4F1D"/>
    <w:rsid w:val="003F44EA"/>
    <w:rsid w:val="003F6A33"/>
    <w:rsid w:val="00401DAB"/>
    <w:rsid w:val="004036DB"/>
    <w:rsid w:val="00427363"/>
    <w:rsid w:val="004710E6"/>
    <w:rsid w:val="00486139"/>
    <w:rsid w:val="004944E1"/>
    <w:rsid w:val="004C0977"/>
    <w:rsid w:val="004C1C52"/>
    <w:rsid w:val="004C26E7"/>
    <w:rsid w:val="004D2CF8"/>
    <w:rsid w:val="004F1536"/>
    <w:rsid w:val="005022A0"/>
    <w:rsid w:val="005164CD"/>
    <w:rsid w:val="005305E8"/>
    <w:rsid w:val="00544CC0"/>
    <w:rsid w:val="005564C5"/>
    <w:rsid w:val="00556BA5"/>
    <w:rsid w:val="00560F64"/>
    <w:rsid w:val="00563AE0"/>
    <w:rsid w:val="005737AA"/>
    <w:rsid w:val="00595841"/>
    <w:rsid w:val="005C6CCC"/>
    <w:rsid w:val="0060444F"/>
    <w:rsid w:val="00612134"/>
    <w:rsid w:val="00644B93"/>
    <w:rsid w:val="00652B9F"/>
    <w:rsid w:val="00660E0C"/>
    <w:rsid w:val="006837BD"/>
    <w:rsid w:val="006A3698"/>
    <w:rsid w:val="006A7521"/>
    <w:rsid w:val="006B19E1"/>
    <w:rsid w:val="006E313A"/>
    <w:rsid w:val="006F0B36"/>
    <w:rsid w:val="00701429"/>
    <w:rsid w:val="00705379"/>
    <w:rsid w:val="0071284D"/>
    <w:rsid w:val="00721B00"/>
    <w:rsid w:val="00731C24"/>
    <w:rsid w:val="00747C63"/>
    <w:rsid w:val="00791504"/>
    <w:rsid w:val="00795FED"/>
    <w:rsid w:val="007C5C38"/>
    <w:rsid w:val="007D4EAC"/>
    <w:rsid w:val="007E434A"/>
    <w:rsid w:val="0086231B"/>
    <w:rsid w:val="00862D16"/>
    <w:rsid w:val="00864991"/>
    <w:rsid w:val="00896E67"/>
    <w:rsid w:val="008975B5"/>
    <w:rsid w:val="008A2A67"/>
    <w:rsid w:val="008C1F1A"/>
    <w:rsid w:val="008D55D6"/>
    <w:rsid w:val="009015AE"/>
    <w:rsid w:val="00910D30"/>
    <w:rsid w:val="00911139"/>
    <w:rsid w:val="00925CC8"/>
    <w:rsid w:val="009361FF"/>
    <w:rsid w:val="009647DA"/>
    <w:rsid w:val="00974206"/>
    <w:rsid w:val="0098393D"/>
    <w:rsid w:val="009862F2"/>
    <w:rsid w:val="009947F8"/>
    <w:rsid w:val="009A5519"/>
    <w:rsid w:val="009A7B87"/>
    <w:rsid w:val="009C27A1"/>
    <w:rsid w:val="009C4195"/>
    <w:rsid w:val="009D053A"/>
    <w:rsid w:val="009D1424"/>
    <w:rsid w:val="009E1362"/>
    <w:rsid w:val="009F242C"/>
    <w:rsid w:val="00A04CA1"/>
    <w:rsid w:val="00A075BF"/>
    <w:rsid w:val="00A20A43"/>
    <w:rsid w:val="00A2311C"/>
    <w:rsid w:val="00A31597"/>
    <w:rsid w:val="00A47C8A"/>
    <w:rsid w:val="00A52346"/>
    <w:rsid w:val="00AB3FFE"/>
    <w:rsid w:val="00AF3336"/>
    <w:rsid w:val="00B133BF"/>
    <w:rsid w:val="00B257BB"/>
    <w:rsid w:val="00B273FD"/>
    <w:rsid w:val="00B30268"/>
    <w:rsid w:val="00B3227E"/>
    <w:rsid w:val="00B410BA"/>
    <w:rsid w:val="00B64B6D"/>
    <w:rsid w:val="00B74D14"/>
    <w:rsid w:val="00B764BE"/>
    <w:rsid w:val="00B92E54"/>
    <w:rsid w:val="00BA0D12"/>
    <w:rsid w:val="00BA45C5"/>
    <w:rsid w:val="00BA70D8"/>
    <w:rsid w:val="00BB7E52"/>
    <w:rsid w:val="00BE41D1"/>
    <w:rsid w:val="00C31535"/>
    <w:rsid w:val="00C34D51"/>
    <w:rsid w:val="00C954C4"/>
    <w:rsid w:val="00CA4770"/>
    <w:rsid w:val="00CB1CD9"/>
    <w:rsid w:val="00CC3093"/>
    <w:rsid w:val="00CC747A"/>
    <w:rsid w:val="00CD2361"/>
    <w:rsid w:val="00CD23F6"/>
    <w:rsid w:val="00CD4D7E"/>
    <w:rsid w:val="00CD6B90"/>
    <w:rsid w:val="00CE290C"/>
    <w:rsid w:val="00CE75F8"/>
    <w:rsid w:val="00CF6A46"/>
    <w:rsid w:val="00D001B2"/>
    <w:rsid w:val="00D248A9"/>
    <w:rsid w:val="00D469E5"/>
    <w:rsid w:val="00D570CB"/>
    <w:rsid w:val="00D70421"/>
    <w:rsid w:val="00D7386D"/>
    <w:rsid w:val="00D862FD"/>
    <w:rsid w:val="00DA56BA"/>
    <w:rsid w:val="00DB0F10"/>
    <w:rsid w:val="00DB352B"/>
    <w:rsid w:val="00DE60AE"/>
    <w:rsid w:val="00DF3B91"/>
    <w:rsid w:val="00DF3BB0"/>
    <w:rsid w:val="00E30E3C"/>
    <w:rsid w:val="00E504A3"/>
    <w:rsid w:val="00E51AA9"/>
    <w:rsid w:val="00E51C69"/>
    <w:rsid w:val="00E635CE"/>
    <w:rsid w:val="00E73BC0"/>
    <w:rsid w:val="00E90308"/>
    <w:rsid w:val="00E94857"/>
    <w:rsid w:val="00EB3278"/>
    <w:rsid w:val="00EB548E"/>
    <w:rsid w:val="00EB615C"/>
    <w:rsid w:val="00EC4187"/>
    <w:rsid w:val="00ED6C09"/>
    <w:rsid w:val="00EE3F6A"/>
    <w:rsid w:val="00EE5D5C"/>
    <w:rsid w:val="00EE5FF0"/>
    <w:rsid w:val="00EE679C"/>
    <w:rsid w:val="00EF1CCE"/>
    <w:rsid w:val="00EF24DF"/>
    <w:rsid w:val="00F039FB"/>
    <w:rsid w:val="00F079F9"/>
    <w:rsid w:val="00F17399"/>
    <w:rsid w:val="00F2673F"/>
    <w:rsid w:val="00F32970"/>
    <w:rsid w:val="00F4537D"/>
    <w:rsid w:val="00F552C2"/>
    <w:rsid w:val="00F55CF1"/>
    <w:rsid w:val="00F62E3B"/>
    <w:rsid w:val="00FB0381"/>
    <w:rsid w:val="00FB05D5"/>
    <w:rsid w:val="00FB1F19"/>
    <w:rsid w:val="00FF0AD2"/>
    <w:rsid w:val="00FF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0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A20A43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1C215C"/>
    <w:rPr>
      <w:rFonts w:cs="Times New Roman"/>
    </w:rPr>
  </w:style>
  <w:style w:type="character" w:customStyle="1" w:styleId="gt-icon-text">
    <w:name w:val="gt-icon-text"/>
    <w:basedOn w:val="DefaultParagraphFont"/>
    <w:uiPriority w:val="99"/>
    <w:rsid w:val="00CD6B90"/>
    <w:rPr>
      <w:rFonts w:cs="Times New Roman"/>
    </w:rPr>
  </w:style>
  <w:style w:type="paragraph" w:customStyle="1" w:styleId="i40">
    <w:name w:val="i40"/>
    <w:basedOn w:val="Normal"/>
    <w:uiPriority w:val="99"/>
    <w:rsid w:val="000E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1B75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1B7595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E3B"/>
    <w:rPr>
      <w:rFonts w:cs="Times New Roman"/>
      <w:b/>
      <w:bCs/>
    </w:rPr>
  </w:style>
  <w:style w:type="character" w:customStyle="1" w:styleId="udar">
    <w:name w:val="udar"/>
    <w:basedOn w:val="DefaultParagraphFont"/>
    <w:uiPriority w:val="99"/>
    <w:rsid w:val="00F62E3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7AB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7AB5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7AB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B8572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E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FF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7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3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3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3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3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3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4</Pages>
  <Words>480</Words>
  <Characters>2740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cp:lastPrinted>2013-10-30T13:22:00Z</cp:lastPrinted>
  <dcterms:created xsi:type="dcterms:W3CDTF">2013-10-25T07:51:00Z</dcterms:created>
  <dcterms:modified xsi:type="dcterms:W3CDTF">2013-11-26T11:00:00Z</dcterms:modified>
</cp:coreProperties>
</file>